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A88" w:rsidRPr="00864A88" w:rsidRDefault="00864A88" w:rsidP="00864A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Guy BAYLLY </w:t>
      </w:r>
      <w:bookmarkEnd w:id="0"/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864A88" w:rsidRPr="00864A88" w:rsidRDefault="00864A88" w:rsidP="00864A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f North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Mimms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Hertfordshire. H</w:t>
      </w:r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usbandman.</w:t>
      </w:r>
    </w:p>
    <w:p w:rsidR="00864A88" w:rsidRPr="00864A88" w:rsidRDefault="00864A88" w:rsidP="00864A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64A88" w:rsidRPr="00864A88" w:rsidRDefault="00864A88" w:rsidP="00864A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64A88" w:rsidRPr="00864A88" w:rsidRDefault="00864A88" w:rsidP="00864A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Peter </w:t>
      </w:r>
      <w:proofErr w:type="spellStart"/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Nele</w:t>
      </w:r>
      <w:proofErr w:type="spellEnd"/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London(q.v.) brought a plaint of debt against him and </w:t>
      </w:r>
    </w:p>
    <w:p w:rsidR="00864A88" w:rsidRPr="00864A88" w:rsidRDefault="00864A88" w:rsidP="00864A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Philip </w:t>
      </w:r>
      <w:proofErr w:type="spellStart"/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Chylde</w:t>
      </w:r>
      <w:proofErr w:type="spellEnd"/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North </w:t>
      </w:r>
      <w:proofErr w:type="spellStart"/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Mimms</w:t>
      </w:r>
      <w:proofErr w:type="spellEnd"/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864A88" w:rsidRPr="00864A88" w:rsidRDefault="00864A88" w:rsidP="00864A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864A88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864A88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864A88" w:rsidRPr="00864A88" w:rsidRDefault="00864A88" w:rsidP="00864A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64A88" w:rsidRPr="00864A88" w:rsidRDefault="00864A88" w:rsidP="00864A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B2F86" w:rsidRPr="00864A88" w:rsidRDefault="00864A88" w:rsidP="00864A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64A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 February 2016</w:t>
      </w:r>
    </w:p>
    <w:sectPr w:rsidR="006B2F86" w:rsidRPr="00864A8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A88" w:rsidRDefault="00864A88" w:rsidP="00E71FC3">
      <w:pPr>
        <w:spacing w:after="0" w:line="240" w:lineRule="auto"/>
      </w:pPr>
      <w:r>
        <w:separator/>
      </w:r>
    </w:p>
  </w:endnote>
  <w:endnote w:type="continuationSeparator" w:id="0">
    <w:p w:rsidR="00864A88" w:rsidRDefault="00864A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A88" w:rsidRDefault="00864A88" w:rsidP="00E71FC3">
      <w:pPr>
        <w:spacing w:after="0" w:line="240" w:lineRule="auto"/>
      </w:pPr>
      <w:r>
        <w:separator/>
      </w:r>
    </w:p>
  </w:footnote>
  <w:footnote w:type="continuationSeparator" w:id="0">
    <w:p w:rsidR="00864A88" w:rsidRDefault="00864A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A88"/>
    <w:rsid w:val="00864A8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6A04A"/>
  <w15:chartTrackingRefBased/>
  <w15:docId w15:val="{6B6EB840-251C-4DCD-9C61-8207C44C6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64A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2016-04-08T19:27:00Z</dcterms:created>
  <dcterms:modified xsi:type="dcterms:W3CDTF">2016-04-08T19:28:00Z</dcterms:modified>
</cp:coreProperties>
</file>